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F1C45" w14:textId="4A714ECC" w:rsidR="006B2F86" w:rsidRDefault="00B8609C" w:rsidP="00E71FC3">
      <w:pPr>
        <w:pStyle w:val="NoSpacing"/>
      </w:pPr>
      <w:r>
        <w:rPr>
          <w:u w:val="single"/>
        </w:rPr>
        <w:t>Henry MARTON</w:t>
      </w:r>
      <w:r>
        <w:t xml:space="preserve">         (fl.1504)</w:t>
      </w:r>
    </w:p>
    <w:p w14:paraId="77E8D7AD" w14:textId="37733F49" w:rsidR="00B8609C" w:rsidRDefault="00B8609C" w:rsidP="00E71FC3">
      <w:pPr>
        <w:pStyle w:val="NoSpacing"/>
      </w:pPr>
      <w:r>
        <w:t xml:space="preserve">Buried in </w:t>
      </w:r>
      <w:proofErr w:type="spellStart"/>
      <w:r>
        <w:t>Marton</w:t>
      </w:r>
      <w:proofErr w:type="spellEnd"/>
      <w:r>
        <w:t>.</w:t>
      </w:r>
    </w:p>
    <w:p w14:paraId="5B4FACD5" w14:textId="1AA65500" w:rsidR="00B8609C" w:rsidRDefault="00B8609C" w:rsidP="00E71FC3">
      <w:pPr>
        <w:pStyle w:val="NoSpacing"/>
      </w:pPr>
    </w:p>
    <w:p w14:paraId="7A17B0DF" w14:textId="79E94CF9" w:rsidR="00B8609C" w:rsidRDefault="00B8609C" w:rsidP="00E71FC3">
      <w:pPr>
        <w:pStyle w:val="NoSpacing"/>
      </w:pPr>
    </w:p>
    <w:p w14:paraId="063AF74E" w14:textId="4944166E" w:rsidR="00B8609C" w:rsidRDefault="00B8609C" w:rsidP="00E71FC3">
      <w:pPr>
        <w:pStyle w:val="NoSpacing"/>
      </w:pPr>
      <w:r>
        <w:t>15 May 1504</w:t>
      </w:r>
      <w:r>
        <w:tab/>
        <w:t>He made his Will.   (W.Y.R. p.112)</w:t>
      </w:r>
    </w:p>
    <w:p w14:paraId="541D48A2" w14:textId="0278646B" w:rsidR="00B8609C" w:rsidRDefault="00B8609C" w:rsidP="00E71FC3">
      <w:pPr>
        <w:pStyle w:val="NoSpacing"/>
      </w:pPr>
    </w:p>
    <w:p w14:paraId="5FB1101F" w14:textId="26C45865" w:rsidR="00B8609C" w:rsidRDefault="00B8609C" w:rsidP="00E71FC3">
      <w:pPr>
        <w:pStyle w:val="NoSpacing"/>
      </w:pPr>
    </w:p>
    <w:p w14:paraId="557FF115" w14:textId="40C1B056" w:rsidR="00B8609C" w:rsidRPr="00B8609C" w:rsidRDefault="00B8609C" w:rsidP="00E71FC3">
      <w:pPr>
        <w:pStyle w:val="NoSpacing"/>
      </w:pPr>
      <w:r>
        <w:t>3 March 2020</w:t>
      </w:r>
      <w:bookmarkStart w:id="0" w:name="_GoBack"/>
      <w:bookmarkEnd w:id="0"/>
    </w:p>
    <w:sectPr w:rsidR="00B8609C" w:rsidRPr="00B860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EC72B" w14:textId="77777777" w:rsidR="00B8609C" w:rsidRDefault="00B8609C" w:rsidP="00E71FC3">
      <w:pPr>
        <w:spacing w:after="0" w:line="240" w:lineRule="auto"/>
      </w:pPr>
      <w:r>
        <w:separator/>
      </w:r>
    </w:p>
  </w:endnote>
  <w:endnote w:type="continuationSeparator" w:id="0">
    <w:p w14:paraId="56C208E2" w14:textId="77777777" w:rsidR="00B8609C" w:rsidRDefault="00B860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C4B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C351F" w14:textId="77777777" w:rsidR="00B8609C" w:rsidRDefault="00B8609C" w:rsidP="00E71FC3">
      <w:pPr>
        <w:spacing w:after="0" w:line="240" w:lineRule="auto"/>
      </w:pPr>
      <w:r>
        <w:separator/>
      </w:r>
    </w:p>
  </w:footnote>
  <w:footnote w:type="continuationSeparator" w:id="0">
    <w:p w14:paraId="36EB2317" w14:textId="77777777" w:rsidR="00B8609C" w:rsidRDefault="00B860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09C"/>
    <w:rsid w:val="001A7C09"/>
    <w:rsid w:val="00577BD5"/>
    <w:rsid w:val="00656CBA"/>
    <w:rsid w:val="006A1F77"/>
    <w:rsid w:val="00733BE7"/>
    <w:rsid w:val="00AB52E8"/>
    <w:rsid w:val="00B16D3F"/>
    <w:rsid w:val="00B8609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BE53E"/>
  <w15:chartTrackingRefBased/>
  <w15:docId w15:val="{2EB6D7DC-5E53-4B86-86F9-92A0843D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2020-03-03T21:23:00Z</dcterms:created>
  <dcterms:modified xsi:type="dcterms:W3CDTF">2020-03-03T21:25:00Z</dcterms:modified>
</cp:coreProperties>
</file>